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B3B4C" w14:textId="77777777" w:rsidR="00B0084C" w:rsidRDefault="00B0084C" w:rsidP="00B0084C">
      <w:pPr>
        <w:pStyle w:val="Unittitle"/>
      </w:pPr>
      <w:r>
        <w:t xml:space="preserve">7. Building technology principles </w:t>
      </w:r>
    </w:p>
    <w:p w14:paraId="6D7EC2A0" w14:textId="77777777" w:rsidR="00B0084C" w:rsidRDefault="00B0084C" w:rsidP="00B0084C">
      <w:pPr>
        <w:pStyle w:val="Heading1"/>
      </w:pPr>
      <w:r>
        <w:t xml:space="preserve">Worksheet 12: Superstructures (learner) </w:t>
      </w:r>
    </w:p>
    <w:p w14:paraId="32FD632B" w14:textId="77777777" w:rsidR="00B0084C" w:rsidRDefault="00B0084C" w:rsidP="00B0084C">
      <w:pPr>
        <w:pStyle w:val="Answer"/>
      </w:pPr>
    </w:p>
    <w:p w14:paraId="3DD249F4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Explain what is meant by the term superstructure.</w:t>
      </w:r>
    </w:p>
    <w:p w14:paraId="476BED9B" w14:textId="77777777" w:rsidR="00B0084C" w:rsidRDefault="00B0084C" w:rsidP="00B0084C">
      <w:pPr>
        <w:pStyle w:val="Answer"/>
      </w:pPr>
    </w:p>
    <w:p w14:paraId="12873697" w14:textId="77777777" w:rsidR="00B0084C" w:rsidRDefault="00B0084C" w:rsidP="00B0084C">
      <w:pPr>
        <w:pStyle w:val="Answer"/>
      </w:pPr>
    </w:p>
    <w:p w14:paraId="68460C2E" w14:textId="77777777" w:rsidR="00B0084C" w:rsidRDefault="00B0084C" w:rsidP="00B0084C">
      <w:pPr>
        <w:pStyle w:val="Answer"/>
      </w:pPr>
    </w:p>
    <w:p w14:paraId="624E2BEE" w14:textId="77777777" w:rsidR="00B0084C" w:rsidRDefault="00B0084C" w:rsidP="00B0084C">
      <w:pPr>
        <w:pStyle w:val="Answer"/>
      </w:pPr>
    </w:p>
    <w:p w14:paraId="6BF846E3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List the key elements of a superstructure.</w:t>
      </w:r>
    </w:p>
    <w:p w14:paraId="2EC47537" w14:textId="77777777" w:rsidR="00B0084C" w:rsidRDefault="00B0084C" w:rsidP="00B0084C">
      <w:pPr>
        <w:pStyle w:val="Answer"/>
      </w:pPr>
    </w:p>
    <w:p w14:paraId="41D19779" w14:textId="77777777" w:rsidR="00B0084C" w:rsidRDefault="00B0084C" w:rsidP="00B0084C">
      <w:pPr>
        <w:pStyle w:val="Answer"/>
      </w:pPr>
      <w:r>
        <w:t xml:space="preserve"> </w:t>
      </w:r>
    </w:p>
    <w:p w14:paraId="20ACC44A" w14:textId="77777777" w:rsidR="00B0084C" w:rsidRDefault="00B0084C" w:rsidP="00B0084C">
      <w:pPr>
        <w:pStyle w:val="Answer"/>
      </w:pPr>
    </w:p>
    <w:p w14:paraId="1EF321BA" w14:textId="77777777" w:rsidR="00B0084C" w:rsidRDefault="00B0084C" w:rsidP="00B0084C">
      <w:pPr>
        <w:pStyle w:val="Answer"/>
      </w:pPr>
    </w:p>
    <w:p w14:paraId="7061A40D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Explain the principles of a cavity wall system.</w:t>
      </w:r>
    </w:p>
    <w:p w14:paraId="6CDF6B80" w14:textId="77777777" w:rsidR="00B0084C" w:rsidRDefault="00B0084C" w:rsidP="00B0084C">
      <w:pPr>
        <w:pStyle w:val="Answer"/>
      </w:pPr>
    </w:p>
    <w:p w14:paraId="522BF32D" w14:textId="77777777" w:rsidR="00B0084C" w:rsidRDefault="00B0084C" w:rsidP="00B0084C">
      <w:pPr>
        <w:pStyle w:val="Answer"/>
      </w:pPr>
      <w:r>
        <w:t xml:space="preserve"> </w:t>
      </w:r>
    </w:p>
    <w:p w14:paraId="7B1CF1EA" w14:textId="77777777" w:rsidR="00B0084C" w:rsidRDefault="00B0084C" w:rsidP="00B0084C">
      <w:pPr>
        <w:pStyle w:val="Answer"/>
      </w:pPr>
    </w:p>
    <w:p w14:paraId="2079A5C8" w14:textId="77777777" w:rsidR="00B0084C" w:rsidRDefault="00B0084C" w:rsidP="00B0084C">
      <w:pPr>
        <w:pStyle w:val="Answer"/>
      </w:pPr>
    </w:p>
    <w:p w14:paraId="75D9A239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Explain the differences in function between an internal and external wall.</w:t>
      </w:r>
    </w:p>
    <w:p w14:paraId="39316A3B" w14:textId="77777777" w:rsidR="00B0084C" w:rsidRDefault="00B0084C" w:rsidP="00B0084C">
      <w:pPr>
        <w:pStyle w:val="Answer"/>
      </w:pPr>
    </w:p>
    <w:p w14:paraId="37C52749" w14:textId="77777777" w:rsidR="00B0084C" w:rsidRDefault="00B0084C" w:rsidP="00B0084C">
      <w:pPr>
        <w:pStyle w:val="Answer"/>
      </w:pPr>
    </w:p>
    <w:p w14:paraId="2180EACC" w14:textId="77777777" w:rsidR="00B0084C" w:rsidRDefault="00B0084C" w:rsidP="00B0084C">
      <w:pPr>
        <w:pStyle w:val="Answer"/>
      </w:pPr>
    </w:p>
    <w:p w14:paraId="69BC4E54" w14:textId="77777777" w:rsidR="00B0084C" w:rsidRDefault="00B0084C" w:rsidP="00B0084C">
      <w:pPr>
        <w:pStyle w:val="Answer"/>
      </w:pPr>
    </w:p>
    <w:p w14:paraId="7815CB86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Describe the materials used in the construction of a solid concrete floor. </w:t>
      </w:r>
    </w:p>
    <w:p w14:paraId="772DB9CE" w14:textId="77777777" w:rsidR="00B0084C" w:rsidRDefault="00B0084C" w:rsidP="00B0084C">
      <w:pPr>
        <w:pStyle w:val="Answer"/>
      </w:pPr>
    </w:p>
    <w:p w14:paraId="303E03DB" w14:textId="77777777" w:rsidR="00B0084C" w:rsidRDefault="00B0084C" w:rsidP="00B0084C">
      <w:pPr>
        <w:pStyle w:val="Answer"/>
      </w:pPr>
    </w:p>
    <w:p w14:paraId="5626B150" w14:textId="77777777" w:rsidR="00B0084C" w:rsidRDefault="00B0084C" w:rsidP="00B0084C">
      <w:pPr>
        <w:pStyle w:val="Answer"/>
        <w:ind w:left="720"/>
      </w:pPr>
    </w:p>
    <w:p w14:paraId="256D3237" w14:textId="77777777" w:rsidR="00B0084C" w:rsidRDefault="00B0084C" w:rsidP="00B0084C">
      <w:pPr>
        <w:pStyle w:val="Answer"/>
      </w:pPr>
    </w:p>
    <w:p w14:paraId="692C2DE3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List four functions of a floor. </w:t>
      </w:r>
    </w:p>
    <w:p w14:paraId="5EE9495C" w14:textId="77777777" w:rsidR="00B0084C" w:rsidRDefault="00B0084C" w:rsidP="00B0084C">
      <w:pPr>
        <w:pStyle w:val="Answer"/>
      </w:pPr>
    </w:p>
    <w:p w14:paraId="36B03DD7" w14:textId="77777777" w:rsidR="00B0084C" w:rsidRDefault="00B0084C" w:rsidP="00B0084C">
      <w:pPr>
        <w:pStyle w:val="Answer"/>
      </w:pPr>
    </w:p>
    <w:p w14:paraId="22413EC5" w14:textId="77777777" w:rsidR="00B0084C" w:rsidRDefault="00B0084C" w:rsidP="00B0084C">
      <w:pPr>
        <w:pStyle w:val="Answer"/>
      </w:pPr>
    </w:p>
    <w:p w14:paraId="3C11C0FE" w14:textId="77777777" w:rsidR="00B0084C" w:rsidRDefault="00B0084C" w:rsidP="00B0084C">
      <w:pPr>
        <w:pStyle w:val="Answer"/>
      </w:pPr>
    </w:p>
    <w:p w14:paraId="1025974F" w14:textId="77777777" w:rsidR="00B0084C" w:rsidRDefault="00B0084C" w:rsidP="00B0084C">
      <w:pPr>
        <w:pStyle w:val="Answer"/>
      </w:pPr>
    </w:p>
    <w:p w14:paraId="0D2A6CAC" w14:textId="77777777" w:rsidR="00B0084C" w:rsidRDefault="00B0084C" w:rsidP="00B0084C">
      <w:pPr>
        <w:pStyle w:val="Answer"/>
      </w:pPr>
    </w:p>
    <w:p w14:paraId="2F97B417" w14:textId="77777777" w:rsidR="00B0084C" w:rsidRDefault="00B0084C" w:rsidP="00B0084C">
      <w:pPr>
        <w:pStyle w:val="Answer"/>
      </w:pPr>
    </w:p>
    <w:p w14:paraId="69E49345" w14:textId="77777777" w:rsidR="00B0084C" w:rsidRDefault="00B0084C" w:rsidP="00B0084C">
      <w:pPr>
        <w:pStyle w:val="Answer"/>
        <w:ind w:left="417"/>
      </w:pPr>
    </w:p>
    <w:p w14:paraId="00F2B1C3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lastRenderedPageBreak/>
        <w:t>Explain the difference between a traditional and truss roof.</w:t>
      </w:r>
    </w:p>
    <w:p w14:paraId="799A2455" w14:textId="77777777" w:rsidR="00B0084C" w:rsidRDefault="00B0084C" w:rsidP="00B0084C">
      <w:pPr>
        <w:pStyle w:val="Answer"/>
      </w:pPr>
    </w:p>
    <w:p w14:paraId="2970CE50" w14:textId="77777777" w:rsidR="00B0084C" w:rsidRDefault="00B0084C" w:rsidP="00B0084C">
      <w:pPr>
        <w:pStyle w:val="Answer"/>
      </w:pPr>
      <w:r>
        <w:t xml:space="preserve"> </w:t>
      </w:r>
    </w:p>
    <w:p w14:paraId="67A7949F" w14:textId="77777777" w:rsidR="00B0084C" w:rsidRDefault="00B0084C" w:rsidP="00B0084C">
      <w:pPr>
        <w:pStyle w:val="Answer"/>
      </w:pPr>
    </w:p>
    <w:p w14:paraId="22FD957E" w14:textId="77777777" w:rsidR="00B0084C" w:rsidRDefault="00B0084C" w:rsidP="00B0084C">
      <w:pPr>
        <w:pStyle w:val="Answer"/>
      </w:pPr>
    </w:p>
    <w:p w14:paraId="755CD4AB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Describe the basic function of a window. </w:t>
      </w:r>
    </w:p>
    <w:p w14:paraId="0557926B" w14:textId="77777777" w:rsidR="00B0084C" w:rsidRDefault="00B0084C" w:rsidP="00B0084C">
      <w:pPr>
        <w:pStyle w:val="Answer"/>
      </w:pPr>
    </w:p>
    <w:p w14:paraId="0B98D4BD" w14:textId="77777777" w:rsidR="00B0084C" w:rsidRDefault="00B0084C" w:rsidP="00B0084C">
      <w:pPr>
        <w:pStyle w:val="Answer"/>
      </w:pPr>
    </w:p>
    <w:p w14:paraId="0125FD2D" w14:textId="77777777" w:rsidR="00B0084C" w:rsidRDefault="00B0084C" w:rsidP="00B0084C">
      <w:pPr>
        <w:pStyle w:val="Answer"/>
      </w:pPr>
    </w:p>
    <w:p w14:paraId="296E68C3" w14:textId="77777777" w:rsidR="00B0084C" w:rsidRDefault="00B0084C" w:rsidP="00B0084C">
      <w:pPr>
        <w:pStyle w:val="Answer"/>
      </w:pPr>
    </w:p>
    <w:p w14:paraId="0BB5CA46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Identify two problems that may occur with a flat roof system. </w:t>
      </w:r>
    </w:p>
    <w:p w14:paraId="581D9EB5" w14:textId="77777777" w:rsidR="00B0084C" w:rsidRDefault="00B0084C" w:rsidP="00B0084C">
      <w:pPr>
        <w:pStyle w:val="Answer"/>
      </w:pPr>
    </w:p>
    <w:p w14:paraId="035E5B97" w14:textId="77777777" w:rsidR="00B0084C" w:rsidRDefault="00B0084C" w:rsidP="00B0084C">
      <w:pPr>
        <w:pStyle w:val="Answer"/>
      </w:pPr>
    </w:p>
    <w:p w14:paraId="55EC52C5" w14:textId="77777777" w:rsidR="00B0084C" w:rsidRDefault="00B0084C" w:rsidP="00B0084C">
      <w:pPr>
        <w:pStyle w:val="Answer"/>
        <w:ind w:left="717"/>
      </w:pPr>
    </w:p>
    <w:p w14:paraId="66304221" w14:textId="77777777" w:rsidR="00B0084C" w:rsidRDefault="00B0084C" w:rsidP="00B0084C">
      <w:pPr>
        <w:pStyle w:val="Answer"/>
        <w:ind w:left="717"/>
      </w:pPr>
    </w:p>
    <w:p w14:paraId="6465E1C6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Explain the importance of identifying existing services in a proposed site location. </w:t>
      </w:r>
    </w:p>
    <w:p w14:paraId="33935773" w14:textId="77777777" w:rsidR="00B0084C" w:rsidRDefault="00B0084C" w:rsidP="00B0084C">
      <w:pPr>
        <w:pStyle w:val="Answer"/>
        <w:ind w:left="717"/>
      </w:pPr>
    </w:p>
    <w:p w14:paraId="368EAD8C" w14:textId="77777777" w:rsidR="00B0084C" w:rsidRDefault="00B0084C" w:rsidP="00B0084C">
      <w:pPr>
        <w:pStyle w:val="Answer"/>
        <w:ind w:left="717"/>
      </w:pPr>
    </w:p>
    <w:p w14:paraId="1AA49460" w14:textId="77777777" w:rsidR="00B0084C" w:rsidRDefault="00B0084C" w:rsidP="00B0084C">
      <w:pPr>
        <w:pStyle w:val="Answer"/>
        <w:ind w:left="717"/>
      </w:pPr>
    </w:p>
    <w:p w14:paraId="36DCE96A" w14:textId="77777777" w:rsidR="00B0084C" w:rsidRDefault="00B0084C" w:rsidP="00B0084C">
      <w:pPr>
        <w:pStyle w:val="Answer"/>
        <w:ind w:left="717"/>
      </w:pPr>
    </w:p>
    <w:p w14:paraId="53F3465F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>List three types of external services.</w:t>
      </w:r>
    </w:p>
    <w:p w14:paraId="36DF9390" w14:textId="77777777" w:rsidR="00B0084C" w:rsidRDefault="00B0084C" w:rsidP="00B0084C">
      <w:pPr>
        <w:pStyle w:val="Answer"/>
      </w:pPr>
      <w:r>
        <w:t xml:space="preserve"> </w:t>
      </w:r>
    </w:p>
    <w:p w14:paraId="3A2CC81D" w14:textId="77777777" w:rsidR="00B0084C" w:rsidRDefault="00B0084C" w:rsidP="00B0084C">
      <w:pPr>
        <w:pStyle w:val="Answer"/>
        <w:ind w:left="717"/>
      </w:pPr>
    </w:p>
    <w:p w14:paraId="6305E157" w14:textId="77777777" w:rsidR="00B0084C" w:rsidRDefault="00B0084C" w:rsidP="00B0084C">
      <w:pPr>
        <w:pStyle w:val="Answer"/>
        <w:ind w:left="0"/>
      </w:pPr>
    </w:p>
    <w:p w14:paraId="73A2BA84" w14:textId="77777777" w:rsidR="00B0084C" w:rsidRDefault="00B0084C" w:rsidP="00B0084C">
      <w:pPr>
        <w:pStyle w:val="Answer"/>
      </w:pPr>
    </w:p>
    <w:p w14:paraId="44DA5A15" w14:textId="77777777" w:rsidR="00B0084C" w:rsidRDefault="00B0084C" w:rsidP="00B0084C">
      <w:pPr>
        <w:pStyle w:val="Answer"/>
        <w:numPr>
          <w:ilvl w:val="0"/>
          <w:numId w:val="36"/>
        </w:numPr>
        <w:ind w:left="360"/>
      </w:pPr>
      <w:r>
        <w:t xml:space="preserve">Produce an annotated sketch of a window. </w:t>
      </w:r>
    </w:p>
    <w:p w14:paraId="07BEA27C" w14:textId="77777777" w:rsidR="00B0084C" w:rsidRDefault="00B0084C" w:rsidP="00B0084C">
      <w:pPr>
        <w:pStyle w:val="Answer"/>
      </w:pPr>
    </w:p>
    <w:p w14:paraId="376C3422" w14:textId="77777777" w:rsidR="00B0084C" w:rsidRDefault="00B0084C" w:rsidP="00B0084C">
      <w:pPr>
        <w:pStyle w:val="Answer"/>
      </w:pPr>
    </w:p>
    <w:p w14:paraId="4D18C1F6" w14:textId="77777777" w:rsidR="00B0084C" w:rsidRDefault="00B0084C" w:rsidP="00B0084C">
      <w:pPr>
        <w:pStyle w:val="Answer"/>
        <w:ind w:left="720"/>
      </w:pPr>
    </w:p>
    <w:p w14:paraId="49D5CA64" w14:textId="77777777" w:rsidR="00B0084C" w:rsidRDefault="00B0084C" w:rsidP="00B0084C">
      <w:pPr>
        <w:pStyle w:val="Answer"/>
        <w:ind w:left="0"/>
      </w:pPr>
    </w:p>
    <w:p w14:paraId="29C237DE" w14:textId="77777777" w:rsidR="00B0084C" w:rsidRDefault="00B0084C" w:rsidP="00B0084C">
      <w:pPr>
        <w:pStyle w:val="Unittitle"/>
        <w:rPr>
          <w:szCs w:val="22"/>
        </w:rPr>
      </w:pPr>
    </w:p>
    <w:p w14:paraId="1AE61BD0" w14:textId="77777777" w:rsidR="00B0084C" w:rsidRDefault="00B0084C" w:rsidP="00B0084C">
      <w:pPr>
        <w:pStyle w:val="Answer"/>
      </w:pPr>
    </w:p>
    <w:p w14:paraId="41F04E7E" w14:textId="08D4700C" w:rsidR="006E1028" w:rsidRPr="00B0084C" w:rsidRDefault="006E1028" w:rsidP="00B0084C"/>
    <w:sectPr w:rsidR="006E1028" w:rsidRPr="00B0084C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0C9A" w14:textId="77777777" w:rsidR="00CD2D43" w:rsidRDefault="00CD2D43">
      <w:pPr>
        <w:spacing w:before="0" w:after="0"/>
      </w:pPr>
      <w:r>
        <w:separator/>
      </w:r>
    </w:p>
  </w:endnote>
  <w:endnote w:type="continuationSeparator" w:id="0">
    <w:p w14:paraId="7B41C396" w14:textId="77777777" w:rsidR="00CD2D43" w:rsidRDefault="00CD2D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354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736C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75DE06" wp14:editId="2DD394B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6523CE" w14:textId="44F89B3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A3E90" w:rsidRPr="004A3E90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B1B5B2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5DE0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86523CE" w14:textId="44F89B3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A3E90" w:rsidRPr="004A3E90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B1B5B2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8FC6F12" wp14:editId="773DC96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5C15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C191F" w14:textId="77777777" w:rsidR="00CD2D43" w:rsidRDefault="00CD2D43">
      <w:pPr>
        <w:spacing w:before="0" w:after="0"/>
      </w:pPr>
      <w:r>
        <w:separator/>
      </w:r>
    </w:p>
  </w:footnote>
  <w:footnote w:type="continuationSeparator" w:id="0">
    <w:p w14:paraId="1806E4B5" w14:textId="77777777" w:rsidR="00CD2D43" w:rsidRDefault="00CD2D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E8D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2EF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857EE04" wp14:editId="1052EDB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93D701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8764C49" wp14:editId="4D597F4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F15C0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0F01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F5C44"/>
    <w:multiLevelType w:val="hybridMultilevel"/>
    <w:tmpl w:val="374A6BC0"/>
    <w:lvl w:ilvl="0" w:tplc="4D78655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374321">
    <w:abstractNumId w:val="4"/>
  </w:num>
  <w:num w:numId="2" w16cid:durableId="1064722209">
    <w:abstractNumId w:val="15"/>
  </w:num>
  <w:num w:numId="3" w16cid:durableId="1851483490">
    <w:abstractNumId w:val="22"/>
  </w:num>
  <w:num w:numId="4" w16cid:durableId="1949964337">
    <w:abstractNumId w:val="17"/>
  </w:num>
  <w:num w:numId="5" w16cid:durableId="756830235">
    <w:abstractNumId w:val="7"/>
  </w:num>
  <w:num w:numId="6" w16cid:durableId="294020257">
    <w:abstractNumId w:val="16"/>
  </w:num>
  <w:num w:numId="7" w16cid:durableId="31927222">
    <w:abstractNumId w:val="7"/>
  </w:num>
  <w:num w:numId="8" w16cid:durableId="481509023">
    <w:abstractNumId w:val="1"/>
  </w:num>
  <w:num w:numId="9" w16cid:durableId="638923061">
    <w:abstractNumId w:val="7"/>
    <w:lvlOverride w:ilvl="0">
      <w:startOverride w:val="1"/>
    </w:lvlOverride>
  </w:num>
  <w:num w:numId="10" w16cid:durableId="1869641736">
    <w:abstractNumId w:val="18"/>
  </w:num>
  <w:num w:numId="11" w16cid:durableId="404953553">
    <w:abstractNumId w:val="13"/>
  </w:num>
  <w:num w:numId="12" w16cid:durableId="1261066502">
    <w:abstractNumId w:val="5"/>
  </w:num>
  <w:num w:numId="13" w16cid:durableId="174417848">
    <w:abstractNumId w:val="12"/>
  </w:num>
  <w:num w:numId="14" w16cid:durableId="550577337">
    <w:abstractNumId w:val="19"/>
  </w:num>
  <w:num w:numId="15" w16cid:durableId="46808437">
    <w:abstractNumId w:val="10"/>
  </w:num>
  <w:num w:numId="16" w16cid:durableId="1357851868">
    <w:abstractNumId w:val="6"/>
  </w:num>
  <w:num w:numId="17" w16cid:durableId="237634030">
    <w:abstractNumId w:val="24"/>
  </w:num>
  <w:num w:numId="18" w16cid:durableId="1631784695">
    <w:abstractNumId w:val="25"/>
  </w:num>
  <w:num w:numId="19" w16cid:durableId="1432429461">
    <w:abstractNumId w:val="3"/>
  </w:num>
  <w:num w:numId="20" w16cid:durableId="931091643">
    <w:abstractNumId w:val="2"/>
  </w:num>
  <w:num w:numId="21" w16cid:durableId="1418283469">
    <w:abstractNumId w:val="8"/>
  </w:num>
  <w:num w:numId="22" w16cid:durableId="1335065118">
    <w:abstractNumId w:val="8"/>
    <w:lvlOverride w:ilvl="0">
      <w:startOverride w:val="1"/>
    </w:lvlOverride>
  </w:num>
  <w:num w:numId="23" w16cid:durableId="222299314">
    <w:abstractNumId w:val="23"/>
  </w:num>
  <w:num w:numId="24" w16cid:durableId="2018656217">
    <w:abstractNumId w:val="8"/>
    <w:lvlOverride w:ilvl="0">
      <w:startOverride w:val="1"/>
    </w:lvlOverride>
  </w:num>
  <w:num w:numId="25" w16cid:durableId="887375706">
    <w:abstractNumId w:val="8"/>
    <w:lvlOverride w:ilvl="0">
      <w:startOverride w:val="1"/>
    </w:lvlOverride>
  </w:num>
  <w:num w:numId="26" w16cid:durableId="1511485318">
    <w:abstractNumId w:val="9"/>
  </w:num>
  <w:num w:numId="27" w16cid:durableId="1412197352">
    <w:abstractNumId w:val="20"/>
  </w:num>
  <w:num w:numId="28" w16cid:durableId="479734868">
    <w:abstractNumId w:val="8"/>
    <w:lvlOverride w:ilvl="0">
      <w:startOverride w:val="1"/>
    </w:lvlOverride>
  </w:num>
  <w:num w:numId="29" w16cid:durableId="271204145">
    <w:abstractNumId w:val="21"/>
  </w:num>
  <w:num w:numId="30" w16cid:durableId="195774219">
    <w:abstractNumId w:val="8"/>
  </w:num>
  <w:num w:numId="31" w16cid:durableId="241377096">
    <w:abstractNumId w:val="8"/>
    <w:lvlOverride w:ilvl="0">
      <w:startOverride w:val="1"/>
    </w:lvlOverride>
  </w:num>
  <w:num w:numId="32" w16cid:durableId="1675840594">
    <w:abstractNumId w:val="8"/>
    <w:lvlOverride w:ilvl="0">
      <w:startOverride w:val="1"/>
    </w:lvlOverride>
  </w:num>
  <w:num w:numId="33" w16cid:durableId="413093281">
    <w:abstractNumId w:val="0"/>
  </w:num>
  <w:num w:numId="34" w16cid:durableId="1487238738">
    <w:abstractNumId w:val="11"/>
  </w:num>
  <w:num w:numId="35" w16cid:durableId="1113551202">
    <w:abstractNumId w:val="14"/>
  </w:num>
  <w:num w:numId="36" w16cid:durableId="1310260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C1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34BE2"/>
    <w:rsid w:val="003405EA"/>
    <w:rsid w:val="00342E9E"/>
    <w:rsid w:val="00373985"/>
    <w:rsid w:val="003F7F14"/>
    <w:rsid w:val="00404B31"/>
    <w:rsid w:val="004239CE"/>
    <w:rsid w:val="00473D8D"/>
    <w:rsid w:val="00474F67"/>
    <w:rsid w:val="0048500D"/>
    <w:rsid w:val="004A3E90"/>
    <w:rsid w:val="00524E1B"/>
    <w:rsid w:val="00553C11"/>
    <w:rsid w:val="006124C0"/>
    <w:rsid w:val="006135C0"/>
    <w:rsid w:val="00627BF5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0C05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084C"/>
    <w:rsid w:val="00B054EC"/>
    <w:rsid w:val="00BE2C21"/>
    <w:rsid w:val="00C01D20"/>
    <w:rsid w:val="00C202BF"/>
    <w:rsid w:val="00C60280"/>
    <w:rsid w:val="00C858D7"/>
    <w:rsid w:val="00C92F19"/>
    <w:rsid w:val="00CD2D43"/>
    <w:rsid w:val="00D073BC"/>
    <w:rsid w:val="00D27D0E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292FC"/>
  <w15:docId w15:val="{FCDAF610-3060-408D-85BD-DE24E275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A3E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2</Pages>
  <Words>106</Words>
  <Characters>688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7</cp:revision>
  <cp:lastPrinted>2013-05-15T12:05:00Z</cp:lastPrinted>
  <dcterms:created xsi:type="dcterms:W3CDTF">2021-07-08T10:12:00Z</dcterms:created>
  <dcterms:modified xsi:type="dcterms:W3CDTF">2025-11-12T18:34:00Z</dcterms:modified>
</cp:coreProperties>
</file>